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E0" w:rsidRPr="00CA7C3D" w:rsidRDefault="003723E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723E0" w:rsidRPr="00CA7C3D" w:rsidRDefault="003723E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723E0" w:rsidRPr="00CA7C3D" w:rsidRDefault="003723E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723E0" w:rsidRPr="00CA7C3D" w:rsidRDefault="003723E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723E0" w:rsidRPr="00CA7C3D" w:rsidRDefault="003723E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23.11.2022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344</w:t>
      </w:r>
    </w:p>
    <w:p w:rsidR="003723E0" w:rsidRPr="00CA7C3D" w:rsidRDefault="003723E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723E0" w:rsidRPr="00CA7C3D" w:rsidRDefault="003723E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Ивайтенского сельского поселения Унечского муниципального района Брянской области</w:t>
      </w:r>
    </w:p>
    <w:p w:rsidR="003723E0" w:rsidRPr="00CA7C3D" w:rsidRDefault="003723E0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3723E0" w:rsidRPr="00CA7C3D" w:rsidRDefault="003723E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723E0" w:rsidRPr="00FC5F2F" w:rsidRDefault="003723E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36</w:t>
      </w:r>
      <w:r w:rsidRPr="00FC5F2F">
        <w:t xml:space="preserve"> «Об утверждении Генерального плана</w:t>
      </w:r>
      <w:r>
        <w:t xml:space="preserve"> Ивайтенского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3723E0" w:rsidRDefault="003723E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3723E0" w:rsidRPr="00336C1F" w:rsidRDefault="003723E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3723E0" w:rsidRPr="00F13FF3" w:rsidRDefault="003723E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3723E0" w:rsidRPr="00F13FF3" w:rsidRDefault="003723E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398851</w:t>
      </w:r>
      <w:r w:rsidRPr="00F13FF3">
        <w:rPr>
          <w:lang w:eastAsia="ru-RU"/>
        </w:rPr>
        <w:t>кв.м;</w:t>
      </w:r>
    </w:p>
    <w:p w:rsidR="003723E0" w:rsidRPr="00F13FF3" w:rsidRDefault="003723E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F13FF3">
        <w:rPr>
          <w:lang w:eastAsia="ru-RU"/>
        </w:rPr>
        <w:t xml:space="preserve"> сельское поселение;</w:t>
      </w:r>
    </w:p>
    <w:p w:rsidR="003723E0" w:rsidRDefault="003723E0" w:rsidP="000E0022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>
        <w:rPr>
          <w:lang w:eastAsia="ru-RU"/>
        </w:rPr>
        <w:t xml:space="preserve"> растениеводство, скотоводство»-код вида 1.1, 1.8;  </w:t>
      </w:r>
    </w:p>
    <w:p w:rsidR="003723E0" w:rsidRDefault="003723E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107096</w:t>
      </w:r>
      <w:r w:rsidRPr="00250EE0">
        <w:rPr>
          <w:lang w:eastAsia="ru-RU"/>
        </w:rPr>
        <w:t>кв.м;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</w:t>
      </w:r>
      <w:r>
        <w:rPr>
          <w:lang w:eastAsia="ru-RU"/>
        </w:rPr>
        <w:t xml:space="preserve"> Ивайтенское </w:t>
      </w:r>
      <w:r w:rsidRPr="00250EE0">
        <w:rPr>
          <w:lang w:eastAsia="ru-RU"/>
        </w:rPr>
        <w:t>сельское  поселение;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p w:rsidR="003723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238527</w:t>
      </w:r>
      <w:r w:rsidRPr="00250EE0">
        <w:rPr>
          <w:lang w:eastAsia="ru-RU"/>
        </w:rPr>
        <w:t>кв.м;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Ивайтенское </w:t>
      </w:r>
      <w:r w:rsidRPr="00250EE0">
        <w:rPr>
          <w:lang w:eastAsia="ru-RU"/>
        </w:rPr>
        <w:t>сельское  поселение;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1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1"/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321 956</w:t>
      </w:r>
      <w:r w:rsidRPr="00250EE0">
        <w:rPr>
          <w:lang w:eastAsia="ru-RU"/>
        </w:rPr>
        <w:t>кв.м;</w:t>
      </w:r>
    </w:p>
    <w:p w:rsidR="003723E0" w:rsidRPr="00250EE0" w:rsidRDefault="003723E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250EE0">
        <w:rPr>
          <w:lang w:eastAsia="ru-RU"/>
        </w:rPr>
        <w:t xml:space="preserve">  сельское  поселение;</w:t>
      </w:r>
    </w:p>
    <w:p w:rsidR="003723E0" w:rsidRDefault="003723E0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2" w:name="_Hlk118199594"/>
      <w:r w:rsidRPr="00250EE0">
        <w:rPr>
          <w:lang w:eastAsia="ru-RU"/>
        </w:rPr>
        <w:t xml:space="preserve">: </w:t>
      </w:r>
      <w:bookmarkEnd w:id="2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3723E0" w:rsidRDefault="003723E0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723E0" w:rsidRPr="00250EE0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5</w:t>
      </w:r>
      <w:r w:rsidRPr="00250EE0">
        <w:rPr>
          <w:lang w:eastAsia="ru-RU"/>
        </w:rPr>
        <w:t>):</w:t>
      </w:r>
    </w:p>
    <w:p w:rsidR="003723E0" w:rsidRPr="00250EE0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331402</w:t>
      </w:r>
      <w:r w:rsidRPr="00250EE0">
        <w:rPr>
          <w:lang w:eastAsia="ru-RU"/>
        </w:rPr>
        <w:t>кв.м;</w:t>
      </w:r>
    </w:p>
    <w:p w:rsidR="003723E0" w:rsidRPr="00250EE0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250EE0">
        <w:rPr>
          <w:lang w:eastAsia="ru-RU"/>
        </w:rPr>
        <w:t xml:space="preserve">  сельское  поселение;</w:t>
      </w:r>
    </w:p>
    <w:p w:rsidR="003723E0" w:rsidRPr="00250EE0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3723E0" w:rsidRPr="00F13FF3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723E0" w:rsidRPr="00250EE0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6</w:t>
      </w:r>
      <w:r w:rsidRPr="00250EE0">
        <w:rPr>
          <w:lang w:eastAsia="ru-RU"/>
        </w:rPr>
        <w:t>):</w:t>
      </w:r>
    </w:p>
    <w:p w:rsidR="003723E0" w:rsidRPr="00250EE0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 xml:space="preserve">37 698 </w:t>
      </w:r>
      <w:r w:rsidRPr="00250EE0">
        <w:rPr>
          <w:lang w:eastAsia="ru-RU"/>
        </w:rPr>
        <w:t>кв.м;</w:t>
      </w:r>
    </w:p>
    <w:p w:rsidR="003723E0" w:rsidRPr="00250EE0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Ивайтенское </w:t>
      </w:r>
      <w:r w:rsidRPr="00250EE0">
        <w:rPr>
          <w:lang w:eastAsia="ru-RU"/>
        </w:rPr>
        <w:t>сельское  поселение;</w:t>
      </w:r>
    </w:p>
    <w:p w:rsidR="003723E0" w:rsidRPr="00250EE0" w:rsidRDefault="003723E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3723E0" w:rsidRPr="00F13FF3" w:rsidRDefault="003723E0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3723E0" w:rsidRPr="00F13FF3" w:rsidRDefault="003723E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3723E0" w:rsidRPr="00F13FF3" w:rsidRDefault="003723E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723E0" w:rsidRPr="0050051F" w:rsidRDefault="003723E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3723E0" w:rsidRPr="0050051F" w:rsidRDefault="003723E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3723E0" w:rsidRPr="0050051F" w:rsidRDefault="003723E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3723E0" w:rsidRDefault="003723E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3723E0" w:rsidRDefault="003723E0" w:rsidP="00095619">
      <w:pPr>
        <w:spacing w:line="240" w:lineRule="auto"/>
        <w:jc w:val="both"/>
        <w:rPr>
          <w:lang w:eastAsia="ru-RU"/>
        </w:rPr>
      </w:pPr>
    </w:p>
    <w:p w:rsidR="003723E0" w:rsidRDefault="003723E0" w:rsidP="00095619">
      <w:pPr>
        <w:spacing w:line="240" w:lineRule="auto"/>
        <w:rPr>
          <w:lang w:eastAsia="ru-RU"/>
        </w:rPr>
      </w:pPr>
    </w:p>
    <w:p w:rsidR="003723E0" w:rsidRPr="0050051F" w:rsidRDefault="003723E0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   А.М. Кусков</w:t>
      </w:r>
    </w:p>
    <w:p w:rsidR="003723E0" w:rsidRPr="0050051F" w:rsidRDefault="003723E0" w:rsidP="00095619">
      <w:pPr>
        <w:spacing w:line="240" w:lineRule="auto"/>
        <w:rPr>
          <w:lang w:eastAsia="ru-RU"/>
        </w:rPr>
      </w:pPr>
    </w:p>
    <w:p w:rsidR="003723E0" w:rsidRPr="0050051F" w:rsidRDefault="003723E0" w:rsidP="00095619">
      <w:pPr>
        <w:spacing w:line="240" w:lineRule="auto"/>
        <w:rPr>
          <w:lang w:eastAsia="ru-RU"/>
        </w:rPr>
      </w:pPr>
    </w:p>
    <w:p w:rsidR="003723E0" w:rsidRPr="0050051F" w:rsidRDefault="003723E0" w:rsidP="00095619">
      <w:pPr>
        <w:spacing w:line="240" w:lineRule="auto"/>
        <w:rPr>
          <w:lang w:eastAsia="ru-RU"/>
        </w:rPr>
      </w:pPr>
    </w:p>
    <w:p w:rsidR="003723E0" w:rsidRPr="0050051F" w:rsidRDefault="003723E0" w:rsidP="00095619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3723E0" w:rsidRPr="0050051F">
        <w:trPr>
          <w:trHeight w:val="1890"/>
        </w:trPr>
        <w:tc>
          <w:tcPr>
            <w:tcW w:w="10314" w:type="dxa"/>
          </w:tcPr>
          <w:p w:rsidR="003723E0" w:rsidRPr="0050051F" w:rsidRDefault="003723E0" w:rsidP="00B56307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3" w:type="dxa"/>
          </w:tcPr>
          <w:p w:rsidR="003723E0" w:rsidRPr="0050051F" w:rsidRDefault="003723E0" w:rsidP="00E311BA">
            <w:pPr>
              <w:spacing w:line="240" w:lineRule="auto"/>
              <w:rPr>
                <w:lang w:eastAsia="ru-RU"/>
              </w:rPr>
            </w:pPr>
          </w:p>
        </w:tc>
      </w:tr>
    </w:tbl>
    <w:p w:rsidR="003723E0" w:rsidRPr="00060422" w:rsidRDefault="003723E0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3723E0" w:rsidRPr="00336C1F" w:rsidRDefault="003723E0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3723E0" w:rsidRPr="00336C1F" w:rsidSect="004A1C49">
      <w:pgSz w:w="11906" w:h="16838" w:code="9"/>
      <w:pgMar w:top="851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3E0" w:rsidRDefault="003723E0" w:rsidP="006F0F01">
      <w:pPr>
        <w:spacing w:line="240" w:lineRule="auto"/>
      </w:pPr>
      <w:r>
        <w:separator/>
      </w:r>
    </w:p>
  </w:endnote>
  <w:endnote w:type="continuationSeparator" w:id="1">
    <w:p w:rsidR="003723E0" w:rsidRDefault="003723E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3E0" w:rsidRDefault="003723E0" w:rsidP="006F0F01">
      <w:pPr>
        <w:spacing w:line="240" w:lineRule="auto"/>
      </w:pPr>
      <w:r>
        <w:separator/>
      </w:r>
    </w:p>
  </w:footnote>
  <w:footnote w:type="continuationSeparator" w:id="1">
    <w:p w:rsidR="003723E0" w:rsidRDefault="003723E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B3E16"/>
    <w:rsid w:val="000C24D9"/>
    <w:rsid w:val="000C5ECC"/>
    <w:rsid w:val="000D5161"/>
    <w:rsid w:val="000E0022"/>
    <w:rsid w:val="000F29FE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B5F44"/>
    <w:rsid w:val="00336C1F"/>
    <w:rsid w:val="00370C22"/>
    <w:rsid w:val="003723E0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17169"/>
    <w:rsid w:val="00663A52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D0FA1"/>
    <w:rsid w:val="00817FCC"/>
    <w:rsid w:val="00835A51"/>
    <w:rsid w:val="00853FF7"/>
    <w:rsid w:val="00884B6E"/>
    <w:rsid w:val="00893334"/>
    <w:rsid w:val="008C49C1"/>
    <w:rsid w:val="008E3600"/>
    <w:rsid w:val="008F4FB4"/>
    <w:rsid w:val="00922FB4"/>
    <w:rsid w:val="009257BE"/>
    <w:rsid w:val="0093456D"/>
    <w:rsid w:val="00957BBE"/>
    <w:rsid w:val="00986B73"/>
    <w:rsid w:val="009E0AD9"/>
    <w:rsid w:val="00A870FE"/>
    <w:rsid w:val="00A907A8"/>
    <w:rsid w:val="00AA1775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0A8C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50943"/>
    <w:rsid w:val="00D71959"/>
    <w:rsid w:val="00DC310F"/>
    <w:rsid w:val="00DC35FF"/>
    <w:rsid w:val="00DE0543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57E3E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943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09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274</TotalTime>
  <Pages>3</Pages>
  <Words>979</Words>
  <Characters>5582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32</cp:revision>
  <cp:lastPrinted>2022-11-24T13:51:00Z</cp:lastPrinted>
  <dcterms:created xsi:type="dcterms:W3CDTF">2021-06-24T09:26:00Z</dcterms:created>
  <dcterms:modified xsi:type="dcterms:W3CDTF">2022-11-28T08:59:00Z</dcterms:modified>
</cp:coreProperties>
</file>